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30270FF5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A2B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54F0F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30270FF5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A2BF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54F0F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F33BE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F33BE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F33B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71D7" w14:textId="77777777" w:rsidR="00F33BE5" w:rsidRDefault="00F33BE5" w:rsidP="001007E7">
      <w:pPr>
        <w:spacing w:after="0" w:line="240" w:lineRule="auto"/>
      </w:pPr>
      <w:r>
        <w:separator/>
      </w:r>
    </w:p>
  </w:endnote>
  <w:endnote w:type="continuationSeparator" w:id="0">
    <w:p w14:paraId="6B310AFD" w14:textId="77777777" w:rsidR="00F33BE5" w:rsidRDefault="00F33BE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DD65D" w14:textId="77777777" w:rsidR="00F33BE5" w:rsidRDefault="00F33BE5" w:rsidP="001007E7">
      <w:pPr>
        <w:spacing w:after="0" w:line="240" w:lineRule="auto"/>
      </w:pPr>
      <w:r>
        <w:separator/>
      </w:r>
    </w:p>
  </w:footnote>
  <w:footnote w:type="continuationSeparator" w:id="0">
    <w:p w14:paraId="368449C1" w14:textId="77777777" w:rsidR="00F33BE5" w:rsidRDefault="00F33BE5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524D"/>
    <w:rsid w:val="000648CD"/>
    <w:rsid w:val="000F391D"/>
    <w:rsid w:val="001007E7"/>
    <w:rsid w:val="001020C0"/>
    <w:rsid w:val="00123B8D"/>
    <w:rsid w:val="00130425"/>
    <w:rsid w:val="0014583E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403697"/>
    <w:rsid w:val="0042490F"/>
    <w:rsid w:val="00466B9C"/>
    <w:rsid w:val="004767CC"/>
    <w:rsid w:val="00484529"/>
    <w:rsid w:val="0049643D"/>
    <w:rsid w:val="004A2BF9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A3405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4343"/>
    <w:rsid w:val="00A51BB3"/>
    <w:rsid w:val="00A640BD"/>
    <w:rsid w:val="00A73149"/>
    <w:rsid w:val="00AB4966"/>
    <w:rsid w:val="00AB4D47"/>
    <w:rsid w:val="00AC7631"/>
    <w:rsid w:val="00AD7919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24FA7"/>
    <w:rsid w:val="00D54F0F"/>
    <w:rsid w:val="00D64696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33BE5"/>
    <w:rsid w:val="00F4086F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2A3385"/>
    <w:rsid w:val="00510881"/>
    <w:rsid w:val="006A3405"/>
    <w:rsid w:val="00871BB9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6</cp:revision>
  <cp:lastPrinted>2011-03-04T18:27:00Z</cp:lastPrinted>
  <dcterms:created xsi:type="dcterms:W3CDTF">2025-07-18T13:41:00Z</dcterms:created>
  <dcterms:modified xsi:type="dcterms:W3CDTF">2026-03-04T17:35:00Z</dcterms:modified>
</cp:coreProperties>
</file>